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9F2FDB" w:rsidP="00D92CED">
            <w:pPr>
              <w:jc w:val="center"/>
            </w:pPr>
            <w:fldSimple w:instr=" DOCVARIABLE sign_date \* MERGEFORMAT ">
              <w:r w:rsidR="000D3B66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9F2FDB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15А (13А)5192022О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0D3B66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0D3B66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9F2FDB" w:rsidRPr="009F2FDB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9F2FDB" w:rsidRPr="009F2FDB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9F2FDB" w:rsidRPr="009F2FDB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9F2FDB" w:rsidRPr="009F2FDB">
        <w:rPr>
          <w:bCs/>
        </w:rPr>
        <w:t xml:space="preserve"> </w:t>
      </w:r>
      <w:r w:rsidR="009F2FDB" w:rsidRPr="009F2FDB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9F2FDB">
        <w:rPr>
          <w:u w:val="single"/>
        </w:rPr>
        <w:t xml:space="preserve"> 15А (13А)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9F2FDB" w:rsidRPr="009F2FDB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9F2FDB" w:rsidRPr="009F2FDB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0D3B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0D3B66" w:rsidRPr="008011E0" w:rsidTr="000D3B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D3B66" w:rsidRPr="008011E0" w:rsidRDefault="000D3B66" w:rsidP="000D3B66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0D3B66" w:rsidRDefault="000D3B66" w:rsidP="001D4ED1">
            <w:pPr>
              <w:pStyle w:val="a8"/>
            </w:pPr>
            <w:r>
              <w:t xml:space="preserve">от 0 °С </w:t>
            </w:r>
          </w:p>
          <w:p w:rsidR="000D3B66" w:rsidRDefault="000D3B66" w:rsidP="001D4ED1">
            <w:pPr>
              <w:pStyle w:val="a8"/>
            </w:pPr>
            <w:r>
              <w:t xml:space="preserve">до +40 °С; </w:t>
            </w:r>
          </w:p>
          <w:p w:rsidR="000D3B66" w:rsidRDefault="000D3B66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0D3B66" w:rsidRDefault="000D3B66" w:rsidP="001D4ED1">
            <w:pPr>
              <w:pStyle w:val="a8"/>
            </w:pPr>
            <w:r>
              <w:t xml:space="preserve">до 85 % </w:t>
            </w:r>
          </w:p>
          <w:p w:rsidR="000D3B66" w:rsidRDefault="000D3B66" w:rsidP="001D4ED1">
            <w:pPr>
              <w:pStyle w:val="a8"/>
            </w:pPr>
            <w:r>
              <w:t xml:space="preserve">при t = 25 °С; </w:t>
            </w:r>
          </w:p>
          <w:p w:rsidR="000D3B66" w:rsidRDefault="000D3B66" w:rsidP="001D4ED1">
            <w:pPr>
              <w:pStyle w:val="a8"/>
            </w:pPr>
            <w:r>
              <w:t xml:space="preserve">атмосферное давление: </w:t>
            </w:r>
          </w:p>
          <w:p w:rsidR="000D3B66" w:rsidRPr="008011E0" w:rsidRDefault="000D3B66" w:rsidP="001D4ED1">
            <w:pPr>
              <w:pStyle w:val="a8"/>
            </w:pPr>
            <w:r>
              <w:t>(84,0 - 106,7) кПа</w:t>
            </w:r>
          </w:p>
        </w:tc>
      </w:tr>
      <w:tr w:rsidR="000D3B66" w:rsidRPr="008011E0" w:rsidTr="000D3B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D3B66" w:rsidRDefault="000D3B66" w:rsidP="000D3B66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2 класс точности</w:t>
            </w:r>
          </w:p>
          <w:p w:rsidR="000D3B66" w:rsidRDefault="000D3B66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0D3B66" w:rsidRDefault="000D3B66" w:rsidP="001D4ED1">
            <w:pPr>
              <w:pStyle w:val="a8"/>
            </w:pPr>
            <w:r>
              <w:t>миллиметрового ± 0,15 мм;</w:t>
            </w:r>
          </w:p>
          <w:p w:rsidR="000D3B66" w:rsidRDefault="000D3B66" w:rsidP="001D4ED1">
            <w:pPr>
              <w:pStyle w:val="a8"/>
            </w:pPr>
            <w:r>
              <w:t>сантиметрового ± 0,2 мм;</w:t>
            </w:r>
          </w:p>
          <w:p w:rsidR="000D3B66" w:rsidRDefault="000D3B66" w:rsidP="001D4ED1">
            <w:pPr>
              <w:pStyle w:val="a8"/>
            </w:pPr>
            <w:r>
              <w:t>дециметрового ± 0,3 мм;</w:t>
            </w:r>
          </w:p>
          <w:p w:rsidR="000D3B66" w:rsidRDefault="000D3B66" w:rsidP="001D4ED1">
            <w:pPr>
              <w:pStyle w:val="a8"/>
            </w:pPr>
            <w:r>
              <w:t xml:space="preserve">метрового и более </w:t>
            </w:r>
          </w:p>
          <w:p w:rsidR="000D3B66" w:rsidRDefault="000D3B66" w:rsidP="001D4ED1">
            <w:pPr>
              <w:pStyle w:val="a8"/>
            </w:pPr>
            <w:r>
              <w:t>± [0,3 + 0,15·(L - 1)] мм,</w:t>
            </w:r>
          </w:p>
          <w:p w:rsidR="000D3B66" w:rsidRDefault="000D3B66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 xml:space="preserve">Температура: </w:t>
            </w:r>
          </w:p>
          <w:p w:rsidR="000D3B66" w:rsidRDefault="000D3B66" w:rsidP="001D4ED1">
            <w:pPr>
              <w:pStyle w:val="a8"/>
            </w:pPr>
            <w:r>
              <w:t>от -40 °С</w:t>
            </w:r>
          </w:p>
          <w:p w:rsidR="000D3B66" w:rsidRDefault="000D3B66" w:rsidP="001D4ED1">
            <w:pPr>
              <w:pStyle w:val="a8"/>
            </w:pPr>
            <w:r>
              <w:t>до +50 °С;</w:t>
            </w:r>
          </w:p>
          <w:p w:rsidR="000D3B66" w:rsidRDefault="000D3B66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D3B66" w:rsidRDefault="000D3B66" w:rsidP="001D4ED1">
            <w:pPr>
              <w:pStyle w:val="a8"/>
            </w:pPr>
            <w:r>
              <w:t xml:space="preserve">не более 80 % </w:t>
            </w:r>
          </w:p>
          <w:p w:rsidR="000D3B66" w:rsidRDefault="000D3B66" w:rsidP="001D4ED1">
            <w:pPr>
              <w:pStyle w:val="a8"/>
            </w:pPr>
            <w:r>
              <w:t>при t = 25 °С;</w:t>
            </w:r>
          </w:p>
          <w:p w:rsidR="000D3B66" w:rsidRDefault="000D3B66" w:rsidP="001D4ED1">
            <w:pPr>
              <w:pStyle w:val="a8"/>
            </w:pPr>
            <w:r>
              <w:t xml:space="preserve">атмосферное давление: </w:t>
            </w:r>
          </w:p>
          <w:p w:rsidR="000D3B66" w:rsidRDefault="000D3B66" w:rsidP="001D4ED1">
            <w:pPr>
              <w:pStyle w:val="a8"/>
            </w:pPr>
            <w:r>
              <w:t>(101,3 ± 3) кПа</w:t>
            </w:r>
          </w:p>
        </w:tc>
      </w:tr>
      <w:tr w:rsidR="000D3B66" w:rsidRPr="008011E0" w:rsidTr="000D3B66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D3B66" w:rsidRDefault="000D3B66" w:rsidP="000D3B66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 xml:space="preserve">Переменный ток: </w:t>
            </w:r>
          </w:p>
          <w:p w:rsidR="000D3B66" w:rsidRDefault="000D3B66" w:rsidP="001D4ED1">
            <w:pPr>
              <w:pStyle w:val="a8"/>
            </w:pPr>
            <w:r>
              <w:t>± (0,015·Х + 5·k) В,</w:t>
            </w:r>
          </w:p>
          <w:p w:rsidR="000D3B66" w:rsidRDefault="000D3B66" w:rsidP="001D4ED1">
            <w:pPr>
              <w:pStyle w:val="a8"/>
            </w:pPr>
            <w:r>
              <w:t xml:space="preserve">где Х - измеренное значение, </w:t>
            </w:r>
          </w:p>
          <w:p w:rsidR="000D3B66" w:rsidRDefault="000D3B66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0D3B66" w:rsidRDefault="000D3B66" w:rsidP="001D4ED1">
            <w:pPr>
              <w:pStyle w:val="a8"/>
            </w:pPr>
            <w:r>
              <w:t xml:space="preserve">от +10 °С </w:t>
            </w:r>
          </w:p>
          <w:p w:rsidR="000D3B66" w:rsidRDefault="000D3B66" w:rsidP="001D4ED1">
            <w:pPr>
              <w:pStyle w:val="a8"/>
            </w:pPr>
            <w:r>
              <w:t xml:space="preserve">до +50 °С; </w:t>
            </w:r>
          </w:p>
          <w:p w:rsidR="000D3B66" w:rsidRDefault="000D3B66" w:rsidP="001D4ED1">
            <w:pPr>
              <w:pStyle w:val="a8"/>
            </w:pPr>
            <w:r>
              <w:t xml:space="preserve">относительная влажность </w:t>
            </w:r>
          </w:p>
          <w:p w:rsidR="000D3B66" w:rsidRDefault="000D3B66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0D3B66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0D3B66" w:rsidRPr="008011E0" w:rsidTr="000D3B66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0D3B66" w:rsidRPr="008011E0" w:rsidRDefault="000D3B66" w:rsidP="000D3B66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D3B66" w:rsidRPr="008011E0" w:rsidRDefault="000D3B66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 xml:space="preserve">Температура воздуха: </w:t>
            </w:r>
          </w:p>
          <w:p w:rsidR="000D3B66" w:rsidRDefault="000D3B66" w:rsidP="001D4ED1">
            <w:pPr>
              <w:pStyle w:val="a8"/>
            </w:pPr>
            <w:r>
              <w:t xml:space="preserve">± 0,2 °С; </w:t>
            </w:r>
          </w:p>
          <w:p w:rsidR="000D3B66" w:rsidRDefault="000D3B66" w:rsidP="001D4ED1">
            <w:pPr>
              <w:pStyle w:val="a8"/>
            </w:pPr>
            <w:r>
              <w:t xml:space="preserve">скорость воздушного потока: </w:t>
            </w:r>
          </w:p>
          <w:p w:rsidR="000D3B66" w:rsidRDefault="000D3B66" w:rsidP="001D4ED1">
            <w:pPr>
              <w:pStyle w:val="a8"/>
            </w:pPr>
            <w:r>
              <w:t xml:space="preserve">для (0,1 - 1) м/с: </w:t>
            </w:r>
          </w:p>
          <w:p w:rsidR="000D3B66" w:rsidRDefault="000D3B66" w:rsidP="001D4ED1">
            <w:pPr>
              <w:pStyle w:val="a8"/>
            </w:pPr>
            <w:r>
              <w:t xml:space="preserve">± (0,05 + 0,05·V) м/с, где </w:t>
            </w:r>
          </w:p>
          <w:p w:rsidR="000D3B66" w:rsidRDefault="000D3B66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D3B66" w:rsidRDefault="000D3B66" w:rsidP="001D4ED1">
            <w:pPr>
              <w:pStyle w:val="a8"/>
            </w:pPr>
            <w:r>
              <w:t xml:space="preserve">для (1 - 20) м/с: </w:t>
            </w:r>
          </w:p>
          <w:p w:rsidR="000D3B66" w:rsidRDefault="000D3B66" w:rsidP="001D4ED1">
            <w:pPr>
              <w:pStyle w:val="a8"/>
            </w:pPr>
            <w:r>
              <w:t xml:space="preserve">± (0,1 + 0,05·V) м/с, где </w:t>
            </w:r>
          </w:p>
          <w:p w:rsidR="000D3B66" w:rsidRDefault="000D3B66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D3B66" w:rsidRDefault="000D3B66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D3B66" w:rsidRDefault="000D3B66" w:rsidP="001D4ED1">
            <w:pPr>
              <w:pStyle w:val="a8"/>
            </w:pPr>
            <w:r>
              <w:t xml:space="preserve">± 3 %; </w:t>
            </w:r>
          </w:p>
          <w:p w:rsidR="000D3B66" w:rsidRDefault="000D3B66" w:rsidP="001D4ED1">
            <w:pPr>
              <w:pStyle w:val="a8"/>
            </w:pPr>
            <w:r>
              <w:t xml:space="preserve">атмосферное давление: </w:t>
            </w:r>
          </w:p>
          <w:p w:rsidR="000D3B66" w:rsidRPr="008011E0" w:rsidRDefault="000D3B66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D3B66" w:rsidRDefault="000D3B66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0D3B66" w:rsidRDefault="000D3B66" w:rsidP="001D4ED1">
            <w:pPr>
              <w:pStyle w:val="a8"/>
            </w:pPr>
            <w:r>
              <w:t xml:space="preserve">-20 °С до +55 °С; </w:t>
            </w:r>
          </w:p>
          <w:p w:rsidR="000D3B66" w:rsidRDefault="000D3B66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D3B66" w:rsidRDefault="000D3B66" w:rsidP="001D4ED1">
            <w:pPr>
              <w:pStyle w:val="a8"/>
            </w:pPr>
            <w:r>
              <w:t xml:space="preserve"> t = 25 °С до 90 %;</w:t>
            </w:r>
          </w:p>
          <w:p w:rsidR="000D3B66" w:rsidRDefault="000D3B66" w:rsidP="001D4ED1">
            <w:pPr>
              <w:pStyle w:val="a8"/>
            </w:pPr>
            <w:r>
              <w:t xml:space="preserve">сенсометрический щуп: </w:t>
            </w:r>
          </w:p>
          <w:p w:rsidR="000D3B66" w:rsidRDefault="000D3B66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0D3B66" w:rsidRDefault="000D3B66" w:rsidP="001D4ED1">
            <w:pPr>
              <w:pStyle w:val="a8"/>
            </w:pPr>
            <w:r>
              <w:t xml:space="preserve">-40 °С до +85 °С; </w:t>
            </w:r>
          </w:p>
          <w:p w:rsidR="000D3B66" w:rsidRDefault="000D3B66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D3B66" w:rsidRPr="008011E0" w:rsidRDefault="000D3B66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CD1CC7">
              <w:t>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6C2145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392; 385; 374</w:t>
            </w:r>
          </w:p>
        </w:tc>
        <w:tc>
          <w:tcPr>
            <w:tcW w:w="564" w:type="pct"/>
            <w:vAlign w:val="center"/>
          </w:tcPr>
          <w:p w:rsidR="00731903" w:rsidRPr="008011E0" w:rsidRDefault="006C2145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335" w:type="pct"/>
            <w:vAlign w:val="center"/>
          </w:tcPr>
          <w:p w:rsidR="00731903" w:rsidRPr="008011E0" w:rsidRDefault="006C214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6C2145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6C2145" w:rsidRPr="006C2145">
        <w:rPr>
          <w:bCs/>
        </w:rPr>
        <w:t>-</w:t>
      </w:r>
      <w:r w:rsidR="006C2145" w:rsidRPr="006C2145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6C2145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0D3B66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FDB" w:rsidRDefault="009F2FD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9F2FDB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15А (13А)5192022О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D3B66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D3B66" w:rsidRPr="000D3B66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FDB" w:rsidRDefault="009F2FD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FDB" w:rsidRDefault="009F2FD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FDB" w:rsidRDefault="009F2FD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FDB" w:rsidRDefault="009F2FD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2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910F8A1598A34D9EADC0036C02679145"/>
    <w:docVar w:name="fill_date" w:val="19.04.2022"/>
    <w:docVar w:name="footer_num" w:val="Протокол № 15А (13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15А (13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47739A3AE775498A85AD71D6E0C52B21"/>
    <w:docVar w:name="rm_id" w:val="15"/>
    <w:docVar w:name="rm_name" w:val=" Учитель "/>
    <w:docVar w:name="rm_number" w:val=" 15А (13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92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D3B66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4F15"/>
    <w:rsid w:val="006B778B"/>
    <w:rsid w:val="006C2145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9F2FDB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50ECA"/>
    <w:rsid w:val="00BA5029"/>
    <w:rsid w:val="00BC2F3C"/>
    <w:rsid w:val="00BF5D07"/>
    <w:rsid w:val="00C00D02"/>
    <w:rsid w:val="00C02721"/>
    <w:rsid w:val="00C251A2"/>
    <w:rsid w:val="00C75C88"/>
    <w:rsid w:val="00C95ECD"/>
    <w:rsid w:val="00CD1CC7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2022-04-18T06:53:00Z</dcterms:created>
  <dcterms:modified xsi:type="dcterms:W3CDTF">2022-04-18T08:35:00Z</dcterms:modified>
</cp:coreProperties>
</file>